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805BC" w14:textId="575E5C4A"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878686" wp14:editId="2E408212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D3548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1BE20E95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4A5634AF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682FED25" w14:textId="77777777"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3042E">
        <w:rPr>
          <w:rFonts w:cs="Arial"/>
          <w:b/>
          <w:caps/>
          <w:sz w:val="28"/>
          <w:szCs w:val="28"/>
        </w:rPr>
        <w:t>2229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612C7150" w14:textId="77777777" w:rsidTr="008F7625">
        <w:trPr>
          <w:jc w:val="center"/>
        </w:trPr>
        <w:tc>
          <w:tcPr>
            <w:tcW w:w="1063" w:type="dxa"/>
          </w:tcPr>
          <w:p w14:paraId="7380C766" w14:textId="77777777"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2E6E868C" w14:textId="277F7538" w:rsidR="00150EE2" w:rsidRPr="005A03FA" w:rsidRDefault="00A3042E" w:rsidP="00AD67C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A3042E">
              <w:rPr>
                <w:rFonts w:cs="Arial"/>
                <w:sz w:val="20"/>
                <w:szCs w:val="20"/>
              </w:rPr>
              <w:t>Solicita manutenção asfáltica na Rua Campos do Jordão, na altura do nº 12, no Bairro Cidade Salvador.</w:t>
            </w:r>
          </w:p>
        </w:tc>
      </w:tr>
    </w:tbl>
    <w:p w14:paraId="0103FCB5" w14:textId="77777777" w:rsidR="005A03FA" w:rsidRPr="00A3042E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14:paraId="364D79C1" w14:textId="689B886E" w:rsidR="00A3042E" w:rsidRPr="00A3042E" w:rsidRDefault="003A77BE" w:rsidP="00A3042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3042E">
        <w:rPr>
          <w:rFonts w:cs="Arial"/>
          <w:b/>
        </w:rPr>
        <w:t>INDICAMOS</w:t>
      </w:r>
      <w:r w:rsidRPr="00A3042E">
        <w:rPr>
          <w:rFonts w:cs="Arial"/>
        </w:rPr>
        <w:t xml:space="preserve"> ao Excelentíssimo Senhor Prefeito Municipal de Jacareí, Izaías José de Santana, </w:t>
      </w:r>
      <w:r w:rsidR="00A3042E" w:rsidRPr="00A3042E">
        <w:rPr>
          <w:rFonts w:cs="Arial"/>
        </w:rPr>
        <w:t xml:space="preserve">seja acionada a Secretaria de Infraestrutura para realizar </w:t>
      </w:r>
      <w:r w:rsidR="00A3042E" w:rsidRPr="00A3042E">
        <w:rPr>
          <w:rFonts w:cs="Arial"/>
        </w:rPr>
        <w:t>serviço de manutenção asfáltica na altura do nº 12 da Rua Campos do Jordão, no Bairro Cidade Salvador</w:t>
      </w:r>
      <w:r w:rsidR="00A3042E" w:rsidRPr="00A3042E">
        <w:rPr>
          <w:rFonts w:cs="Arial"/>
        </w:rPr>
        <w:t xml:space="preserve">. </w:t>
      </w:r>
    </w:p>
    <w:p w14:paraId="66F0933D" w14:textId="550FC507" w:rsidR="00A3042E" w:rsidRPr="00A3042E" w:rsidRDefault="00A3042E" w:rsidP="00A3042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pacing w:val="2"/>
        </w:rPr>
      </w:pPr>
      <w:r w:rsidRPr="00A3042E">
        <w:rPr>
          <w:rFonts w:cs="Arial"/>
          <w:spacing w:val="2"/>
        </w:rPr>
        <w:t xml:space="preserve">Ocorre que, conforme evidenciado na </w:t>
      </w:r>
      <w:r w:rsidRPr="00A3042E">
        <w:rPr>
          <w:rFonts w:cs="Arial"/>
          <w:spacing w:val="2"/>
        </w:rPr>
        <w:t>foto</w:t>
      </w:r>
      <w:r>
        <w:rPr>
          <w:rFonts w:cs="Arial"/>
          <w:spacing w:val="2"/>
        </w:rPr>
        <w:t xml:space="preserve"> anexa</w:t>
      </w:r>
      <w:r w:rsidRPr="00A3042E">
        <w:rPr>
          <w:rFonts w:cs="Arial"/>
          <w:spacing w:val="2"/>
        </w:rPr>
        <w:t xml:space="preserve">, o local </w:t>
      </w:r>
      <w:r w:rsidRPr="00A3042E">
        <w:rPr>
          <w:rFonts w:cs="Arial"/>
          <w:spacing w:val="2"/>
        </w:rPr>
        <w:t>em questão realmente carece do solicitado serviço, na medida em que o</w:t>
      </w:r>
      <w:r w:rsidR="00CD25CD">
        <w:rPr>
          <w:rFonts w:cs="Arial"/>
          <w:spacing w:val="2"/>
        </w:rPr>
        <w:t>s</w:t>
      </w:r>
      <w:r w:rsidRPr="00A3042E">
        <w:rPr>
          <w:rFonts w:cs="Arial"/>
          <w:spacing w:val="2"/>
        </w:rPr>
        <w:t xml:space="preserve"> dano</w:t>
      </w:r>
      <w:r w:rsidR="00CD25CD">
        <w:rPr>
          <w:rFonts w:cs="Arial"/>
          <w:spacing w:val="2"/>
        </w:rPr>
        <w:t>s</w:t>
      </w:r>
      <w:r w:rsidRPr="00A3042E">
        <w:rPr>
          <w:rFonts w:cs="Arial"/>
          <w:spacing w:val="2"/>
        </w:rPr>
        <w:t xml:space="preserve"> </w:t>
      </w:r>
      <w:r w:rsidRPr="00A3042E">
        <w:rPr>
          <w:rFonts w:cs="Arial"/>
          <w:spacing w:val="2"/>
        </w:rPr>
        <w:t>ali verificado</w:t>
      </w:r>
      <w:r w:rsidR="00CD25CD">
        <w:rPr>
          <w:rFonts w:cs="Arial"/>
          <w:spacing w:val="2"/>
        </w:rPr>
        <w:t>s</w:t>
      </w:r>
      <w:r w:rsidRPr="00A3042E">
        <w:rPr>
          <w:rFonts w:cs="Arial"/>
          <w:spacing w:val="2"/>
        </w:rPr>
        <w:t xml:space="preserve"> constitu</w:t>
      </w:r>
      <w:r w:rsidR="00CD25CD">
        <w:rPr>
          <w:rFonts w:cs="Arial"/>
          <w:spacing w:val="2"/>
        </w:rPr>
        <w:t>em</w:t>
      </w:r>
      <w:r w:rsidRPr="00A3042E">
        <w:rPr>
          <w:rFonts w:cs="Arial"/>
          <w:spacing w:val="2"/>
        </w:rPr>
        <w:t xml:space="preserve"> grande </w:t>
      </w:r>
      <w:r w:rsidRPr="00A3042E">
        <w:rPr>
          <w:rFonts w:cs="Arial"/>
          <w:spacing w:val="2"/>
        </w:rPr>
        <w:t>facilita</w:t>
      </w:r>
      <w:r w:rsidRPr="00A3042E">
        <w:rPr>
          <w:rFonts w:cs="Arial"/>
          <w:spacing w:val="2"/>
        </w:rPr>
        <w:t>dor</w:t>
      </w:r>
      <w:r w:rsidRPr="00A3042E">
        <w:rPr>
          <w:rFonts w:cs="Arial"/>
          <w:spacing w:val="2"/>
        </w:rPr>
        <w:t xml:space="preserve"> para o acontecimento de acidentes.</w:t>
      </w:r>
    </w:p>
    <w:p w14:paraId="08C4258C" w14:textId="0E43702D" w:rsidR="00A3042E" w:rsidRPr="00A3042E" w:rsidRDefault="00A3042E" w:rsidP="00A3042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3042E">
        <w:rPr>
          <w:rFonts w:cs="Arial"/>
          <w:spacing w:val="2"/>
        </w:rPr>
        <w:t>Isto posto, recorremos à compreensão da Administração Municipal e agradecemos.</w:t>
      </w:r>
    </w:p>
    <w:p w14:paraId="2287F20F" w14:textId="1D20C6AE" w:rsidR="003A77BE" w:rsidRPr="00A3042E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14:paraId="545DE5BA" w14:textId="42FE0F9D" w:rsidR="00AD67C8" w:rsidRPr="00A3042E" w:rsidRDefault="003A77BE" w:rsidP="00215A1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A3042E">
          <w:rPr>
            <w:rFonts w:cs="Arial"/>
          </w:rPr>
          <w:t>Sala</w:t>
        </w:r>
      </w:smartTag>
      <w:r w:rsidRPr="00A3042E">
        <w:rPr>
          <w:rFonts w:cs="Arial"/>
        </w:rPr>
        <w:t xml:space="preserve"> das </w:t>
      </w:r>
      <w:smartTag w:uri="schemas-houaiss/mini" w:element="verbetes">
        <w:r w:rsidRPr="00A3042E">
          <w:rPr>
            <w:rFonts w:cs="Arial"/>
          </w:rPr>
          <w:t>Sessões</w:t>
        </w:r>
      </w:smartTag>
      <w:r w:rsidRPr="00A3042E">
        <w:rPr>
          <w:rFonts w:cs="Arial"/>
        </w:rPr>
        <w:t xml:space="preserve">, </w:t>
      </w:r>
      <w:r w:rsidR="00A3042E" w:rsidRPr="00A3042E">
        <w:rPr>
          <w:rFonts w:cs="Arial"/>
        </w:rPr>
        <w:t>02 de dezembro</w:t>
      </w:r>
      <w:r w:rsidR="00AD67C8" w:rsidRPr="00A3042E">
        <w:rPr>
          <w:rFonts w:cs="Arial"/>
        </w:rPr>
        <w:t xml:space="preserve"> de 2020.</w:t>
      </w:r>
    </w:p>
    <w:p w14:paraId="31430293" w14:textId="77777777" w:rsidR="00AD67C8" w:rsidRPr="00A3042E" w:rsidRDefault="00AD67C8" w:rsidP="00215A1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14:paraId="72C69612" w14:textId="77777777" w:rsidR="00AD67C8" w:rsidRPr="00A3042E" w:rsidRDefault="00AD67C8" w:rsidP="00215A1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14:paraId="4778141E" w14:textId="77777777" w:rsidR="00AD67C8" w:rsidRPr="00A3042E" w:rsidRDefault="00AD67C8" w:rsidP="005D429C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A3042E">
        <w:rPr>
          <w:rFonts w:eastAsia="Calibri" w:cs="Arial"/>
          <w:b/>
          <w:lang w:eastAsia="en-US"/>
        </w:rPr>
        <w:t>SÔNIA REGINA GONÇALVES</w:t>
      </w:r>
    </w:p>
    <w:p w14:paraId="64A8AC2C" w14:textId="77777777" w:rsidR="00AD67C8" w:rsidRPr="00A3042E" w:rsidRDefault="00AD67C8" w:rsidP="005D429C">
      <w:pPr>
        <w:jc w:val="center"/>
        <w:rPr>
          <w:rFonts w:eastAsia="Calibri" w:cs="Arial"/>
          <w:lang w:eastAsia="en-US"/>
        </w:rPr>
      </w:pPr>
      <w:r w:rsidRPr="00A3042E">
        <w:rPr>
          <w:rFonts w:eastAsia="Calibri" w:cs="Arial"/>
          <w:lang w:eastAsia="en-US"/>
        </w:rPr>
        <w:t>(Sônia Patas da Amizade)</w:t>
      </w:r>
    </w:p>
    <w:p w14:paraId="35E1F5B1" w14:textId="77777777" w:rsidR="00AD67C8" w:rsidRPr="00A3042E" w:rsidRDefault="00AD67C8" w:rsidP="005D429C">
      <w:pPr>
        <w:jc w:val="center"/>
        <w:rPr>
          <w:rFonts w:eastAsia="Calibri" w:cs="Arial"/>
          <w:lang w:eastAsia="en-US"/>
        </w:rPr>
      </w:pPr>
      <w:r w:rsidRPr="00A3042E">
        <w:rPr>
          <w:rFonts w:eastAsia="Calibri" w:cs="Arial"/>
          <w:lang w:eastAsia="en-US"/>
        </w:rPr>
        <w:t>Vereadora - PL</w:t>
      </w:r>
    </w:p>
    <w:p w14:paraId="389B5BBF" w14:textId="77777777" w:rsidR="00AD67C8" w:rsidRPr="00A3042E" w:rsidRDefault="00AD67C8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A3042E">
        <w:rPr>
          <w:rFonts w:eastAsia="Calibri" w:cs="Arial"/>
          <w:lang w:eastAsia="en-US"/>
        </w:rPr>
        <w:t>2ª Secretária</w:t>
      </w:r>
    </w:p>
    <w:p w14:paraId="3B1B7D10" w14:textId="77777777" w:rsidR="00AD67C8" w:rsidRDefault="00AD67C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14:paraId="28999E03" w14:textId="528F106D" w:rsidR="00AD67C8" w:rsidRDefault="00AD67C8" w:rsidP="00AD67C8">
      <w:pPr>
        <w:pStyle w:val="Pr-Fotos"/>
      </w:pPr>
    </w:p>
    <w:p w14:paraId="284FB2B5" w14:textId="32C774DD" w:rsidR="00AD67C8" w:rsidRDefault="00A3042E" w:rsidP="00AD67C8">
      <w:pPr>
        <w:pStyle w:val="Pr-Fotos"/>
      </w:pPr>
      <w:r>
        <w:rPr>
          <w:rFonts w:ascii="Calibri" w:eastAsia="Times New Roman" w:hAnsi="Calibri" w:cs="Times New Roman"/>
          <w:b/>
          <w:noProof/>
          <w:sz w:val="28"/>
          <w:szCs w:val="28"/>
          <w:u w:val="double"/>
          <w:lang w:eastAsia="pt-BR"/>
        </w:rPr>
        <w:drawing>
          <wp:anchor distT="0" distB="0" distL="114300" distR="114300" simplePos="0" relativeHeight="251660288" behindDoc="0" locked="0" layoutInCell="1" allowOverlap="1" wp14:anchorId="28DB1FDF" wp14:editId="10777AFB">
            <wp:simplePos x="0" y="0"/>
            <wp:positionH relativeFrom="column">
              <wp:posOffset>611505</wp:posOffset>
            </wp:positionH>
            <wp:positionV relativeFrom="paragraph">
              <wp:posOffset>948690</wp:posOffset>
            </wp:positionV>
            <wp:extent cx="4925060" cy="3693795"/>
            <wp:effectExtent l="0" t="0" r="8890" b="190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1705a49-580b-47d4-a92e-6320493263bb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3693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D67C8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971F7" w14:textId="77777777" w:rsidR="005500A8" w:rsidRDefault="005500A8">
      <w:r>
        <w:separator/>
      </w:r>
    </w:p>
  </w:endnote>
  <w:endnote w:type="continuationSeparator" w:id="0">
    <w:p w14:paraId="10A141D6" w14:textId="77777777" w:rsidR="005500A8" w:rsidRDefault="0055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C2EDF" w14:textId="77777777"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12078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E90852" w14:textId="77777777" w:rsidR="005500A8" w:rsidRDefault="005500A8">
      <w:r>
        <w:separator/>
      </w:r>
    </w:p>
  </w:footnote>
  <w:footnote w:type="continuationSeparator" w:id="0">
    <w:p w14:paraId="02F335A5" w14:textId="77777777" w:rsidR="005500A8" w:rsidRDefault="0055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E301C" w14:textId="77777777"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14:paraId="0348617E" w14:textId="7E3F0426"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042E">
      <w:rPr>
        <w:rFonts w:cs="Arial"/>
        <w:b/>
        <w:sz w:val="20"/>
        <w:szCs w:val="20"/>
        <w:u w:val="single"/>
      </w:rPr>
      <w:t>2229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AD67C8" w:rsidRPr="00AD67C8">
      <w:rPr>
        <w:rFonts w:cs="Arial"/>
        <w:b/>
        <w:sz w:val="20"/>
        <w:szCs w:val="20"/>
        <w:u w:val="single"/>
      </w:rPr>
      <w:t xml:space="preserve"> - Vereadora Sônia Patas da Amizade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E3B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E3BB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531F2F" wp14:editId="37E0257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EEF4E3" w14:textId="77777777"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D0931F3" wp14:editId="54CDFF35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C80C1A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75853C2D" w14:textId="77777777"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DC47C7A" wp14:editId="75E8478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D0BE8C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2A21C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B0E20DF" wp14:editId="181008D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24EC7D" w14:textId="62678CD2"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0E20D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4724EC7D" w14:textId="62678CD2"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3A2F12DE" wp14:editId="3AF3996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EF7588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187CD5E0" w14:textId="77777777"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2E51CF14" wp14:editId="1381FC0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E3BB7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500A8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51AD3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042E"/>
    <w:rsid w:val="00A349F1"/>
    <w:rsid w:val="00A46B01"/>
    <w:rsid w:val="00A844CE"/>
    <w:rsid w:val="00A92CB9"/>
    <w:rsid w:val="00AA6FC7"/>
    <w:rsid w:val="00AC24F9"/>
    <w:rsid w:val="00AC712C"/>
    <w:rsid w:val="00AD3733"/>
    <w:rsid w:val="00AD67C8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D25C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94934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38270F54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C7553-8460-4E7E-8AF0-93E9F5BD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2</Pages>
  <Words>127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Moacir Bento Sales Neto</cp:lastModifiedBy>
  <cp:revision>2</cp:revision>
  <cp:lastPrinted>2020-10-13T10:14:00Z</cp:lastPrinted>
  <dcterms:created xsi:type="dcterms:W3CDTF">2020-12-01T03:36:00Z</dcterms:created>
  <dcterms:modified xsi:type="dcterms:W3CDTF">2020-12-01T03:36:00Z</dcterms:modified>
</cp:coreProperties>
</file>